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4E" w:rsidRPr="00D44C82" w:rsidRDefault="009D464E" w:rsidP="009D464E">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Pr="006D0334">
        <w:rPr>
          <w:rFonts w:ascii="Arial" w:hAnsi="Arial" w:cs="Arial" w:hint="eastAsia"/>
          <w:sz w:val="24"/>
          <w:szCs w:val="24"/>
          <w:lang w:val="en-US" w:eastAsia="zh-CN"/>
        </w:rPr>
        <w:t>3</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D44C82">
        <w:rPr>
          <w:rFonts w:ascii="Arial" w:eastAsiaTheme="minorEastAsia" w:hAnsi="Arial" w:cs="Arial" w:hint="eastAsia"/>
          <w:iCs/>
          <w:sz w:val="24"/>
          <w:szCs w:val="24"/>
          <w:lang w:val="en-US" w:eastAsia="zh-CN"/>
        </w:rPr>
        <w:t>4105</w:t>
      </w:r>
    </w:p>
    <w:p w:rsidR="009D464E" w:rsidRPr="006D0334" w:rsidRDefault="009D464E" w:rsidP="009D464E">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-2</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 xml:space="preserve"> </w:t>
      </w:r>
      <w:r w:rsidRPr="006D0334">
        <w:rPr>
          <w:rFonts w:ascii="Arial" w:hAnsi="Arial" w:cs="Arial" w:hint="eastAsia"/>
          <w:color w:val="000000"/>
          <w:sz w:val="24"/>
          <w:szCs w:val="24"/>
          <w:lang w:val="en-US" w:eastAsia="zh-CN"/>
        </w:rPr>
        <w:t>Aug</w:t>
      </w:r>
      <w:r w:rsidRPr="006D0334">
        <w:rPr>
          <w:rFonts w:ascii="Arial" w:eastAsia="Batang" w:hAnsi="Arial" w:cs="Arial"/>
          <w:color w:val="000000"/>
          <w:sz w:val="24"/>
          <w:szCs w:val="24"/>
          <w:lang w:val="en-US" w:eastAsia="zh-CN"/>
        </w:rPr>
        <w:t xml:space="preserve"> 2021</w:t>
      </w:r>
    </w:p>
    <w:p w:rsidR="004660A0" w:rsidRPr="004660A0" w:rsidRDefault="009D464E" w:rsidP="009D464E">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1B4F49">
        <w:rPr>
          <w:rFonts w:ascii="Arial" w:hAnsi="Arial" w:cs="Arial" w:hint="eastAsia"/>
          <w:b/>
          <w:bCs/>
          <w:sz w:val="24"/>
          <w:lang w:eastAsia="zh-CN"/>
        </w:rPr>
        <w:t>Further discussions on</w:t>
      </w:r>
      <w:r w:rsidR="00D24277">
        <w:rPr>
          <w:rFonts w:ascii="Arial" w:hAnsi="Arial" w:cs="Arial" w:hint="eastAsia"/>
          <w:b/>
          <w:bCs/>
          <w:sz w:val="24"/>
          <w:lang w:eastAsia="zh-CN"/>
        </w:rPr>
        <w:t xml:space="preserve"> </w:t>
      </w:r>
      <w:r w:rsidR="00972A04">
        <w:rPr>
          <w:rFonts w:ascii="Arial" w:hAnsi="Arial" w:cs="Arial"/>
          <w:b/>
          <w:bCs/>
          <w:sz w:val="24"/>
          <w:lang w:eastAsia="zh-CN"/>
        </w:rPr>
        <w:t>i</w:t>
      </w:r>
      <w:r w:rsidR="000828F7">
        <w:rPr>
          <w:rFonts w:ascii="Arial" w:hAnsi="Arial" w:cs="Arial" w:hint="eastAsia"/>
          <w:b/>
          <w:bCs/>
          <w:sz w:val="24"/>
          <w:lang w:eastAsia="zh-CN"/>
        </w:rPr>
        <w:t>nter-system load balancing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24277" w:rsidRDefault="00D24277" w:rsidP="00E17629">
      <w:pPr>
        <w:rPr>
          <w:lang w:eastAsia="zh-CN"/>
        </w:rPr>
      </w:pPr>
      <w:r>
        <w:rPr>
          <w:rFonts w:hint="eastAsia"/>
          <w:lang w:eastAsia="zh-CN"/>
        </w:rPr>
        <w:t xml:space="preserve">Last meeting </w:t>
      </w:r>
      <w:r w:rsidR="00207B9E">
        <w:rPr>
          <w:rFonts w:hint="eastAsia"/>
          <w:lang w:eastAsia="zh-CN"/>
        </w:rPr>
        <w:t>discussed inter-system load balancing, and following</w:t>
      </w:r>
      <w:r w:rsidR="005B4167">
        <w:rPr>
          <w:rFonts w:hint="eastAsia"/>
          <w:lang w:eastAsia="zh-CN"/>
        </w:rPr>
        <w:t xml:space="preserve"> agreements and</w:t>
      </w:r>
      <w:r w:rsidR="00207B9E">
        <w:rPr>
          <w:rFonts w:hint="eastAsia"/>
          <w:lang w:eastAsia="zh-CN"/>
        </w:rPr>
        <w:t xml:space="preserve"> </w:t>
      </w:r>
      <w:r w:rsidR="00484191">
        <w:rPr>
          <w:rFonts w:hint="eastAsia"/>
          <w:lang w:eastAsia="zh-CN"/>
        </w:rPr>
        <w:t>FFSes are captured</w:t>
      </w:r>
      <w:r>
        <w:rPr>
          <w:rFonts w:hint="eastAsia"/>
          <w:lang w:eastAsia="zh-CN"/>
        </w:rPr>
        <w:t>,</w:t>
      </w:r>
    </w:p>
    <w:p w:rsidR="005B4167" w:rsidRPr="005B4167" w:rsidRDefault="005B4167" w:rsidP="005B4167">
      <w:pPr>
        <w:widowControl w:val="0"/>
        <w:spacing w:after="0" w:line="276" w:lineRule="auto"/>
        <w:rPr>
          <w:rFonts w:ascii="Calibri" w:eastAsia="Calibri" w:hAnsi="Calibri" w:cs="Calibri"/>
          <w:i/>
          <w:color w:val="FF0000"/>
          <w:sz w:val="16"/>
          <w:szCs w:val="16"/>
          <w:lang w:val="en-US" w:eastAsia="zh-CN"/>
        </w:rPr>
      </w:pPr>
      <w:r w:rsidRPr="005B4167">
        <w:rPr>
          <w:rFonts w:ascii="Calibri" w:eastAsia="Calibri" w:hAnsi="Calibri" w:cs="Calibri"/>
          <w:i/>
          <w:color w:val="FF0000"/>
          <w:sz w:val="16"/>
          <w:szCs w:val="16"/>
          <w:lang w:val="en-US" w:eastAsia="zh-CN"/>
        </w:rPr>
        <w:t>RAN3#112e:</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The combination of range-based thresholds and explicit thresholds should be applied for event-triggered reporting, and the details are FFS.</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RRC connections, Number of active UEs are introduced for inter system load balancing. PRB usage is FFS.</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 xml:space="preserve">CAC is used as the triggering metric for event-triggered reporting. </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Once the threshold is met, all the load metrics requested should be reported.</w:t>
      </w:r>
    </w:p>
    <w:p w:rsidR="005B4167" w:rsidRPr="005B4167" w:rsidRDefault="005B4167" w:rsidP="005B4167">
      <w:pPr>
        <w:widowControl w:val="0"/>
        <w:spacing w:after="0" w:line="276" w:lineRule="auto"/>
        <w:rPr>
          <w:rFonts w:ascii="Calibri" w:eastAsia="Calibri" w:hAnsi="Calibri" w:cs="Calibri"/>
          <w:i/>
          <w:color w:val="FF0000"/>
          <w:sz w:val="16"/>
          <w:szCs w:val="16"/>
          <w:lang w:val="en-US" w:eastAsia="zh-CN"/>
        </w:rPr>
      </w:pPr>
      <w:r w:rsidRPr="005B4167">
        <w:rPr>
          <w:rFonts w:ascii="Calibri" w:eastAsia="Calibri" w:hAnsi="Calibri" w:cs="Calibri"/>
          <w:i/>
          <w:color w:val="FF0000"/>
          <w:sz w:val="16"/>
          <w:szCs w:val="16"/>
          <w:lang w:val="en-US" w:eastAsia="zh-CN"/>
        </w:rPr>
        <w:t>Encoding method of load metrics should be further studied.</w:t>
      </w:r>
    </w:p>
    <w:p w:rsidR="005B4167" w:rsidRPr="005B4167" w:rsidRDefault="005B4167" w:rsidP="005B4167">
      <w:pPr>
        <w:widowControl w:val="0"/>
        <w:spacing w:after="0" w:line="276" w:lineRule="auto"/>
        <w:rPr>
          <w:rFonts w:ascii="Calibri" w:eastAsia="Calibri" w:hAnsi="Calibri" w:cs="Calibri"/>
          <w:i/>
          <w:color w:val="FF0000"/>
          <w:sz w:val="16"/>
          <w:szCs w:val="16"/>
          <w:lang w:val="en-US" w:eastAsia="zh-CN"/>
        </w:rPr>
      </w:pPr>
      <w:r w:rsidRPr="005B4167">
        <w:rPr>
          <w:rFonts w:ascii="Calibri" w:eastAsia="Calibri" w:hAnsi="Calibri" w:cs="Calibri"/>
          <w:i/>
          <w:color w:val="FF0000"/>
          <w:sz w:val="16"/>
          <w:szCs w:val="16"/>
          <w:lang w:val="en-US" w:eastAsia="zh-CN"/>
        </w:rPr>
        <w:t>Introduction of PRB usage should be further studied</w:t>
      </w:r>
    </w:p>
    <w:p w:rsidR="00D24277" w:rsidRPr="00D24277" w:rsidRDefault="005B4167" w:rsidP="005B4167">
      <w:pPr>
        <w:rPr>
          <w:rFonts w:eastAsiaTheme="minorEastAsia"/>
          <w:lang w:eastAsia="zh-CN"/>
        </w:rPr>
      </w:pPr>
      <w:r w:rsidRPr="005B4167">
        <w:rPr>
          <w:rFonts w:ascii="Calibri" w:eastAsia="Calibri" w:hAnsi="Calibri" w:cs="Calibri"/>
          <w:i/>
          <w:color w:val="FF0000"/>
          <w:sz w:val="16"/>
          <w:szCs w:val="16"/>
          <w:lang w:val="en-US" w:eastAsia="zh-CN"/>
        </w:rPr>
        <w:t>To be continued...</w:t>
      </w:r>
    </w:p>
    <w:p w:rsidR="00831976" w:rsidRPr="00831976" w:rsidRDefault="00320E41" w:rsidP="00E17629">
      <w:pPr>
        <w:rPr>
          <w:lang w:val="en-US" w:eastAsia="zh-CN"/>
        </w:rPr>
      </w:pPr>
      <w:r>
        <w:t xml:space="preserve">This </w:t>
      </w:r>
      <w:r w:rsidR="00831976">
        <w:rPr>
          <w:rFonts w:hint="eastAsia"/>
          <w:lang w:eastAsia="zh-CN"/>
        </w:rPr>
        <w:t xml:space="preserve">contribution </w:t>
      </w:r>
      <w:r w:rsidR="00207B9E">
        <w:rPr>
          <w:rFonts w:hint="eastAsia"/>
          <w:lang w:eastAsia="zh-CN"/>
        </w:rPr>
        <w:t xml:space="preserve">provides </w:t>
      </w:r>
      <w:r w:rsidR="005B4167">
        <w:rPr>
          <w:rFonts w:hint="eastAsia"/>
          <w:lang w:eastAsia="zh-CN"/>
        </w:rPr>
        <w:t>further</w:t>
      </w:r>
      <w:r w:rsidR="00207B9E">
        <w:rPr>
          <w:rFonts w:hint="eastAsia"/>
          <w:lang w:eastAsia="zh-CN"/>
        </w:rPr>
        <w:t xml:space="preserve"> </w:t>
      </w:r>
      <w:r w:rsidR="00B5390E">
        <w:rPr>
          <w:rFonts w:hint="eastAsia"/>
          <w:lang w:eastAsia="zh-CN"/>
        </w:rPr>
        <w:t xml:space="preserve">discussions on </w:t>
      </w:r>
      <w:r w:rsidR="005B4167">
        <w:rPr>
          <w:rFonts w:hint="eastAsia"/>
          <w:lang w:eastAsia="zh-CN"/>
        </w:rPr>
        <w:t>open issues</w:t>
      </w:r>
      <w:r w:rsidR="00B5390E">
        <w:rPr>
          <w:rFonts w:hint="eastAsia"/>
          <w:lang w:eastAsia="zh-CN"/>
        </w:rPr>
        <w:t xml:space="preserve"> for</w:t>
      </w:r>
      <w:r w:rsidR="00E17629">
        <w:rPr>
          <w:rFonts w:hint="eastAsia"/>
          <w:lang w:eastAsia="zh-CN"/>
        </w:rPr>
        <w:t xml:space="preserve"> the inter-system load balancing.</w:t>
      </w:r>
    </w:p>
    <w:p w:rsidR="00E83B14" w:rsidRDefault="00B03536" w:rsidP="00E83B14">
      <w:pPr>
        <w:pStyle w:val="1"/>
        <w:rPr>
          <w:lang w:eastAsia="zh-CN"/>
        </w:rPr>
      </w:pPr>
      <w:r>
        <w:rPr>
          <w:rFonts w:hint="eastAsia"/>
          <w:lang w:eastAsia="zh-CN"/>
        </w:rPr>
        <w:t>2</w:t>
      </w:r>
      <w:r w:rsidR="00CD4C7B" w:rsidRPr="006E13D1">
        <w:tab/>
      </w:r>
      <w:r w:rsidR="001F5C44">
        <w:t>Discussion</w:t>
      </w:r>
    </w:p>
    <w:p w:rsidR="00190D50" w:rsidRDefault="00190D50" w:rsidP="00237485">
      <w:pPr>
        <w:rPr>
          <w:lang w:eastAsia="zh-CN"/>
        </w:rPr>
      </w:pPr>
      <w:r>
        <w:rPr>
          <w:rFonts w:hint="eastAsia"/>
          <w:lang w:eastAsia="zh-CN"/>
        </w:rPr>
        <w:t>Last meeting has agreed to introduce RRC connections and Number of active UEs as the additional load metrics for inter-system load balancing; while some company still has technical concern</w:t>
      </w:r>
      <w:r w:rsidR="00D71E06">
        <w:rPr>
          <w:rFonts w:hint="eastAsia"/>
          <w:lang w:eastAsia="zh-CN"/>
        </w:rPr>
        <w:t xml:space="preserve"> regarding introducing PRB usage. Based on the second round email discussion during last meeting, our understanding is that the main concern is focused on the numerology used in the NR cell. Some company thought that since the current inter-system </w:t>
      </w:r>
      <w:r w:rsidR="00D71E06">
        <w:rPr>
          <w:lang w:eastAsia="zh-CN"/>
        </w:rPr>
        <w:t>signalling</w:t>
      </w:r>
      <w:r w:rsidR="00D71E06">
        <w:rPr>
          <w:rFonts w:hint="eastAsia"/>
          <w:lang w:eastAsia="zh-CN"/>
        </w:rPr>
        <w:t xml:space="preserve"> does not support indicating the sub-carrier spacing (SCS) by the NR cell, the eNB would not be able to </w:t>
      </w:r>
      <w:r w:rsidR="00F60B3F">
        <w:rPr>
          <w:rFonts w:hint="eastAsia"/>
          <w:lang w:eastAsia="zh-CN"/>
        </w:rPr>
        <w:t>perform efficient load balancing decisions without SCS information. However, in our opinion, such argument just provides a basic background of the lack of the current signalling, even if the PRB usage was not introduced, the current agreed metrics including CAC, RRC connections and Number of active UEs are not able to solve the same issue; therefore, this concern is not the real show-stopper of introducing PRB usage.</w:t>
      </w:r>
    </w:p>
    <w:p w:rsidR="00190D50" w:rsidRDefault="006B3985" w:rsidP="00237485">
      <w:pPr>
        <w:rPr>
          <w:lang w:eastAsia="zh-CN"/>
        </w:rPr>
      </w:pPr>
      <w:r>
        <w:rPr>
          <w:rFonts w:hint="eastAsia"/>
          <w:lang w:eastAsia="zh-CN"/>
        </w:rPr>
        <w:t>In addition, the true advantage of PRB usage over CAC is that, which has been elaborated several times, PRB usage is</w:t>
      </w:r>
      <w:r w:rsidR="00BA0DC0">
        <w:rPr>
          <w:rFonts w:hint="eastAsia"/>
          <w:lang w:eastAsia="zh-CN"/>
        </w:rPr>
        <w:t xml:space="preserve"> the most</w:t>
      </w:r>
      <w:r>
        <w:rPr>
          <w:rFonts w:hint="eastAsia"/>
          <w:lang w:eastAsia="zh-CN"/>
        </w:rPr>
        <w:t xml:space="preserve"> suitable</w:t>
      </w:r>
      <w:r w:rsidR="00BA0DC0">
        <w:rPr>
          <w:rFonts w:hint="eastAsia"/>
          <w:lang w:eastAsia="zh-CN"/>
        </w:rPr>
        <w:t xml:space="preserve"> load metric currently on the table</w:t>
      </w:r>
      <w:r>
        <w:rPr>
          <w:rFonts w:hint="eastAsia"/>
          <w:lang w:eastAsia="zh-CN"/>
        </w:rPr>
        <w:t xml:space="preserve"> to solve the inter-operability issue caused by merely reporting CAC which </w:t>
      </w:r>
      <w:r w:rsidR="00BA0DC0">
        <w:rPr>
          <w:rFonts w:hint="eastAsia"/>
          <w:lang w:eastAsia="zh-CN"/>
        </w:rPr>
        <w:t>could be</w:t>
      </w:r>
      <w:r>
        <w:rPr>
          <w:rFonts w:hint="eastAsia"/>
          <w:lang w:eastAsia="zh-CN"/>
        </w:rPr>
        <w:t xml:space="preserve"> a</w:t>
      </w:r>
      <w:r w:rsidR="00BA0DC0">
        <w:rPr>
          <w:rFonts w:hint="eastAsia"/>
          <w:lang w:eastAsia="zh-CN"/>
        </w:rPr>
        <w:t xml:space="preserve"> vendor dependent</w:t>
      </w:r>
      <w:r>
        <w:rPr>
          <w:rFonts w:hint="eastAsia"/>
          <w:lang w:eastAsia="zh-CN"/>
        </w:rPr>
        <w:t xml:space="preserve"> measure of the load status</w:t>
      </w:r>
      <w:r w:rsidR="00BA0DC0">
        <w:rPr>
          <w:rFonts w:hint="eastAsia"/>
          <w:lang w:eastAsia="zh-CN"/>
        </w:rPr>
        <w:t>.</w:t>
      </w:r>
      <w:r w:rsidR="00323039">
        <w:rPr>
          <w:rFonts w:hint="eastAsia"/>
          <w:lang w:eastAsia="zh-CN"/>
        </w:rPr>
        <w:t xml:space="preserve"> That is to say, the introduction of PRB usage will bring a clear and significant improvement on load balancing decisions for inter-vendor scenarios.</w:t>
      </w:r>
    </w:p>
    <w:p w:rsidR="00190D50" w:rsidRDefault="00190D50" w:rsidP="00190D50">
      <w:pPr>
        <w:rPr>
          <w:b/>
          <w:lang w:eastAsia="zh-CN"/>
        </w:rPr>
      </w:pPr>
      <w:r w:rsidRPr="0067066E">
        <w:rPr>
          <w:rFonts w:hint="eastAsia"/>
          <w:b/>
          <w:lang w:eastAsia="zh-CN"/>
        </w:rPr>
        <w:t xml:space="preserve">Proposal </w:t>
      </w:r>
      <w:r w:rsidR="00323039">
        <w:rPr>
          <w:rFonts w:hint="eastAsia"/>
          <w:b/>
          <w:lang w:eastAsia="zh-CN"/>
        </w:rPr>
        <w:t>1</w:t>
      </w:r>
      <w:r w:rsidRPr="0067066E">
        <w:rPr>
          <w:rFonts w:hint="eastAsia"/>
          <w:b/>
          <w:lang w:eastAsia="zh-CN"/>
        </w:rPr>
        <w:t xml:space="preserve">: </w:t>
      </w:r>
      <w:r w:rsidR="00A65147">
        <w:rPr>
          <w:rFonts w:hint="eastAsia"/>
          <w:b/>
          <w:lang w:eastAsia="zh-CN"/>
        </w:rPr>
        <w:t xml:space="preserve">Agree that </w:t>
      </w:r>
      <w:r>
        <w:rPr>
          <w:rFonts w:hint="eastAsia"/>
          <w:b/>
          <w:lang w:eastAsia="zh-CN"/>
        </w:rPr>
        <w:t>PRB usage</w:t>
      </w:r>
      <w:r w:rsidR="00323039">
        <w:rPr>
          <w:rFonts w:hint="eastAsia"/>
          <w:b/>
          <w:lang w:eastAsia="zh-CN"/>
        </w:rPr>
        <w:t xml:space="preserve"> is introduced as the load reporting metric for inter-system load balancing</w:t>
      </w:r>
      <w:r w:rsidRPr="0067066E">
        <w:rPr>
          <w:rFonts w:hint="eastAsia"/>
          <w:b/>
          <w:lang w:eastAsia="zh-CN"/>
        </w:rPr>
        <w:t>.</w:t>
      </w:r>
    </w:p>
    <w:p w:rsidR="00A53D3E" w:rsidRDefault="00E971C2" w:rsidP="00237485">
      <w:pPr>
        <w:rPr>
          <w:lang w:eastAsia="zh-CN"/>
        </w:rPr>
      </w:pPr>
      <w:r>
        <w:rPr>
          <w:rFonts w:hint="eastAsia"/>
          <w:lang w:eastAsia="zh-CN"/>
        </w:rPr>
        <w:lastRenderedPageBreak/>
        <w:t>A</w:t>
      </w:r>
      <w:r w:rsidR="00190D50">
        <w:rPr>
          <w:rFonts w:hint="eastAsia"/>
          <w:lang w:eastAsia="zh-CN"/>
        </w:rPr>
        <w:t>nother open issue</w:t>
      </w:r>
      <w:r w:rsidR="00EF2EFA">
        <w:rPr>
          <w:rFonts w:hint="eastAsia"/>
          <w:lang w:eastAsia="zh-CN"/>
        </w:rPr>
        <w:t xml:space="preserve"> is whether </w:t>
      </w:r>
      <w:r w:rsidR="00190D50">
        <w:rPr>
          <w:rFonts w:hint="eastAsia"/>
          <w:lang w:eastAsia="zh-CN"/>
        </w:rPr>
        <w:t>load metrics are</w:t>
      </w:r>
      <w:r w:rsidR="00EF2EFA">
        <w:rPr>
          <w:rFonts w:hint="eastAsia"/>
          <w:lang w:eastAsia="zh-CN"/>
        </w:rPr>
        <w:t xml:space="preserve"> encoded according to the sender</w:t>
      </w:r>
      <w:r w:rsidR="00EF2EFA">
        <w:rPr>
          <w:lang w:eastAsia="zh-CN"/>
        </w:rPr>
        <w:t>’</w:t>
      </w:r>
      <w:r w:rsidR="00EF2EFA">
        <w:rPr>
          <w:rFonts w:hint="eastAsia"/>
          <w:lang w:eastAsia="zh-CN"/>
        </w:rPr>
        <w:t xml:space="preserve">s rule. </w:t>
      </w:r>
      <w:r w:rsidR="00C62D61">
        <w:rPr>
          <w:rFonts w:hint="eastAsia"/>
          <w:lang w:eastAsia="zh-CN"/>
        </w:rPr>
        <w:t xml:space="preserve">The question was raised </w:t>
      </w:r>
      <w:r w:rsidR="00EF2EFA">
        <w:rPr>
          <w:rFonts w:hint="eastAsia"/>
          <w:lang w:eastAsia="zh-CN"/>
        </w:rPr>
        <w:t xml:space="preserve">because in NR we introduced both per cell and per SSB </w:t>
      </w:r>
      <w:r w:rsidR="00C62D61">
        <w:rPr>
          <w:rFonts w:hint="eastAsia"/>
          <w:lang w:eastAsia="zh-CN"/>
        </w:rPr>
        <w:t>load metrics including PRB usage and CAC</w:t>
      </w:r>
      <w:r w:rsidR="00EF2EFA">
        <w:rPr>
          <w:rFonts w:hint="eastAsia"/>
          <w:lang w:eastAsia="zh-CN"/>
        </w:rPr>
        <w:t xml:space="preserve">, while in LTE only per cell </w:t>
      </w:r>
      <w:r w:rsidR="00C62D61">
        <w:rPr>
          <w:rFonts w:hint="eastAsia"/>
          <w:lang w:eastAsia="zh-CN"/>
        </w:rPr>
        <w:t>metrics were</w:t>
      </w:r>
      <w:r w:rsidR="00EF2EFA">
        <w:rPr>
          <w:rFonts w:hint="eastAsia"/>
          <w:lang w:eastAsia="zh-CN"/>
        </w:rPr>
        <w:t xml:space="preserve"> adopted.</w:t>
      </w:r>
      <w:r w:rsidR="005639FA">
        <w:rPr>
          <w:rFonts w:hint="eastAsia"/>
          <w:lang w:eastAsia="zh-CN"/>
        </w:rPr>
        <w:t xml:space="preserve"> Since we</w:t>
      </w:r>
      <w:r w:rsidR="005639FA">
        <w:rPr>
          <w:lang w:eastAsia="zh-CN"/>
        </w:rPr>
        <w:t>’</w:t>
      </w:r>
      <w:r w:rsidR="005639FA">
        <w:rPr>
          <w:rFonts w:hint="eastAsia"/>
          <w:lang w:eastAsia="zh-CN"/>
        </w:rPr>
        <w:t>ve agreed to use CAC encoding defined in LTE</w:t>
      </w:r>
      <w:r w:rsidR="00C62D61">
        <w:rPr>
          <w:rFonts w:hint="eastAsia"/>
          <w:lang w:eastAsia="zh-CN"/>
        </w:rPr>
        <w:t>, namely per cell metric,</w:t>
      </w:r>
      <w:r w:rsidR="005639FA">
        <w:rPr>
          <w:rFonts w:hint="eastAsia"/>
          <w:lang w:eastAsia="zh-CN"/>
        </w:rPr>
        <w:t xml:space="preserve"> as a starting point; thus, the </w:t>
      </w:r>
      <w:r w:rsidR="00190D50">
        <w:rPr>
          <w:rFonts w:hint="eastAsia"/>
          <w:lang w:eastAsia="zh-CN"/>
        </w:rPr>
        <w:t xml:space="preserve">next </w:t>
      </w:r>
      <w:r w:rsidR="005639FA">
        <w:rPr>
          <w:rFonts w:hint="eastAsia"/>
          <w:lang w:eastAsia="zh-CN"/>
        </w:rPr>
        <w:t>question</w:t>
      </w:r>
      <w:r w:rsidR="00190D50">
        <w:rPr>
          <w:rFonts w:hint="eastAsia"/>
          <w:lang w:eastAsia="zh-CN"/>
        </w:rPr>
        <w:t xml:space="preserve"> is</w:t>
      </w:r>
      <w:r w:rsidR="005639FA">
        <w:rPr>
          <w:rFonts w:hint="eastAsia"/>
          <w:lang w:eastAsia="zh-CN"/>
        </w:rPr>
        <w:t xml:space="preserve"> whether it is beneficial to</w:t>
      </w:r>
      <w:r w:rsidR="00C62D61">
        <w:rPr>
          <w:rFonts w:hint="eastAsia"/>
          <w:lang w:eastAsia="zh-CN"/>
        </w:rPr>
        <w:t xml:space="preserve"> also</w:t>
      </w:r>
      <w:r w:rsidR="005639FA">
        <w:rPr>
          <w:rFonts w:hint="eastAsia"/>
          <w:lang w:eastAsia="zh-CN"/>
        </w:rPr>
        <w:t xml:space="preserve"> report per SSB </w:t>
      </w:r>
      <w:r w:rsidR="00C62D61">
        <w:rPr>
          <w:rFonts w:hint="eastAsia"/>
          <w:lang w:eastAsia="zh-CN"/>
        </w:rPr>
        <w:t>metric</w:t>
      </w:r>
      <w:r w:rsidR="005639FA">
        <w:rPr>
          <w:rFonts w:hint="eastAsia"/>
          <w:lang w:eastAsia="zh-CN"/>
        </w:rPr>
        <w:t xml:space="preserve"> from NR to E-UTRAN.</w:t>
      </w:r>
      <w:r w:rsidR="00797EC8">
        <w:rPr>
          <w:rFonts w:hint="eastAsia"/>
          <w:lang w:eastAsia="zh-CN"/>
        </w:rPr>
        <w:t xml:space="preserve"> </w:t>
      </w:r>
    </w:p>
    <w:p w:rsidR="00797EC8" w:rsidRDefault="00797EC8" w:rsidP="00237485">
      <w:pPr>
        <w:rPr>
          <w:lang w:eastAsia="zh-CN"/>
        </w:rPr>
      </w:pPr>
      <w:r>
        <w:rPr>
          <w:rFonts w:hint="eastAsia"/>
          <w:lang w:eastAsia="zh-CN"/>
        </w:rPr>
        <w:t xml:space="preserve">From our understanding, the answer is </w:t>
      </w:r>
      <w:r>
        <w:rPr>
          <w:lang w:eastAsia="zh-CN"/>
        </w:rPr>
        <w:t>‘</w:t>
      </w:r>
      <w:r>
        <w:rPr>
          <w:rFonts w:hint="eastAsia"/>
          <w:lang w:eastAsia="zh-CN"/>
        </w:rPr>
        <w:t>Yes</w:t>
      </w:r>
      <w:r>
        <w:rPr>
          <w:lang w:eastAsia="zh-CN"/>
        </w:rPr>
        <w:t>’</w:t>
      </w:r>
      <w:r w:rsidR="00680E82">
        <w:rPr>
          <w:rFonts w:hint="eastAsia"/>
          <w:lang w:eastAsia="zh-CN"/>
        </w:rPr>
        <w:t xml:space="preserve">. </w:t>
      </w:r>
      <w:r w:rsidR="00A53D3E">
        <w:rPr>
          <w:rFonts w:hint="eastAsia"/>
          <w:lang w:eastAsia="zh-CN"/>
        </w:rPr>
        <w:t xml:space="preserve">And we can take </w:t>
      </w:r>
      <w:r w:rsidR="00C62D61">
        <w:rPr>
          <w:rFonts w:hint="eastAsia"/>
          <w:lang w:eastAsia="zh-CN"/>
        </w:rPr>
        <w:t>CAC</w:t>
      </w:r>
      <w:r w:rsidR="00A53D3E">
        <w:rPr>
          <w:rFonts w:hint="eastAsia"/>
          <w:lang w:eastAsia="zh-CN"/>
        </w:rPr>
        <w:t xml:space="preserve"> as an example</w:t>
      </w:r>
      <w:r w:rsidR="00190D50">
        <w:rPr>
          <w:rFonts w:hint="eastAsia"/>
          <w:lang w:eastAsia="zh-CN"/>
        </w:rPr>
        <w:t>, which has been elaborated during last several meetings, and most of companies take it as a valid scenario</w:t>
      </w:r>
      <w:r w:rsidR="00A53D3E">
        <w:rPr>
          <w:rFonts w:hint="eastAsia"/>
          <w:lang w:eastAsia="zh-CN"/>
        </w:rPr>
        <w:t>.</w:t>
      </w:r>
    </w:p>
    <w:p w:rsidR="00EF2EFA" w:rsidRDefault="00FA3FAA" w:rsidP="00680E82">
      <w:pPr>
        <w:jc w:val="center"/>
        <w:rPr>
          <w:lang w:eastAsia="zh-CN"/>
        </w:rPr>
      </w:pPr>
      <w:r w:rsidRPr="00692033">
        <w:rPr>
          <w:noProof/>
        </w:rPr>
        <w:object w:dxaOrig="3594"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155.9pt" o:ole="">
            <v:imagedata r:id="rId11" o:title=""/>
          </v:shape>
          <o:OLEObject Type="Embed" ProgID="Visio.Drawing.11" ShapeID="_x0000_i1025" DrawAspect="Content" ObjectID="_1689765562" r:id="rId12"/>
        </w:object>
      </w:r>
    </w:p>
    <w:p w:rsidR="00680E82" w:rsidRDefault="00FA3FAA" w:rsidP="00237485">
      <w:pPr>
        <w:rPr>
          <w:lang w:eastAsia="zh-CN"/>
        </w:rPr>
      </w:pPr>
      <w:r>
        <w:rPr>
          <w:rFonts w:hint="eastAsia"/>
          <w:lang w:eastAsia="zh-CN"/>
        </w:rPr>
        <w:t>Assuming there are an E-UTRAN cell and an NR cell that are overlapped in coverage</w:t>
      </w:r>
      <w:r w:rsidR="007002E2">
        <w:rPr>
          <w:rFonts w:hint="eastAsia"/>
          <w:lang w:eastAsia="zh-CN"/>
        </w:rPr>
        <w:t xml:space="preserve">, and eNB </w:t>
      </w:r>
      <w:r w:rsidR="007002E2">
        <w:rPr>
          <w:lang w:eastAsia="zh-CN"/>
        </w:rPr>
        <w:t>decides</w:t>
      </w:r>
      <w:r w:rsidR="007002E2">
        <w:rPr>
          <w:rFonts w:hint="eastAsia"/>
          <w:lang w:eastAsia="zh-CN"/>
        </w:rPr>
        <w:t xml:space="preserve"> to offload several UEs to the adjacent NR cell. SSB1 and SSB2 are two SSB area</w:t>
      </w:r>
      <w:r w:rsidR="00A85801">
        <w:rPr>
          <w:rFonts w:hint="eastAsia"/>
          <w:lang w:eastAsia="zh-CN"/>
        </w:rPr>
        <w:t>s</w:t>
      </w:r>
      <w:r w:rsidR="007002E2">
        <w:rPr>
          <w:rFonts w:hint="eastAsia"/>
          <w:lang w:eastAsia="zh-CN"/>
        </w:rPr>
        <w:t xml:space="preserve"> within the NR cell</w:t>
      </w:r>
      <w:r w:rsidR="00A85801">
        <w:rPr>
          <w:rFonts w:hint="eastAsia"/>
          <w:lang w:eastAsia="zh-CN"/>
        </w:rPr>
        <w:t xml:space="preserve"> that overlap with the E-UTR</w:t>
      </w:r>
      <w:r w:rsidR="00E4443F">
        <w:rPr>
          <w:rFonts w:hint="eastAsia"/>
          <w:lang w:eastAsia="zh-CN"/>
        </w:rPr>
        <w:t>AN cell, and SSB1 is low in load (namely higher available resource indicated by SSB1 CAC) while SSB2 is high in load (namely lower available resource indicated by SSB2 CAC). If only CAC per cell is reported from NR to E-UTRAN, the eNB may offload UE3 to SSB2 which may not have enough resource to accept UE3, then HO failure to UE3 may occur; while if CAC per SSB area can also be reported, eNB will obtain the information that SSB2 is undergoing a high load status, and will not perform MLB operations for UE3.</w:t>
      </w:r>
      <w:r w:rsidR="00CA7260">
        <w:rPr>
          <w:rFonts w:hint="eastAsia"/>
          <w:lang w:eastAsia="zh-CN"/>
        </w:rPr>
        <w:t xml:space="preserve"> So reporting CAC per SSB from NR to E-UTRAN could be beneficial.</w:t>
      </w:r>
    </w:p>
    <w:p w:rsidR="00CA7260" w:rsidRDefault="008B2F0C" w:rsidP="00237485">
      <w:pPr>
        <w:rPr>
          <w:lang w:eastAsia="zh-CN"/>
        </w:rPr>
      </w:pPr>
      <w:r>
        <w:rPr>
          <w:rFonts w:hint="eastAsia"/>
          <w:lang w:eastAsia="zh-CN"/>
        </w:rPr>
        <w:t>Besides</w:t>
      </w:r>
      <w:r w:rsidR="00CA7260">
        <w:rPr>
          <w:rFonts w:hint="eastAsia"/>
          <w:lang w:eastAsia="zh-CN"/>
        </w:rPr>
        <w:t xml:space="preserve">, </w:t>
      </w:r>
      <w:r>
        <w:rPr>
          <w:rFonts w:hint="eastAsia"/>
          <w:lang w:eastAsia="zh-CN"/>
        </w:rPr>
        <w:t xml:space="preserve">based on the current spec on inter-system HO from 4G to 5G, the </w:t>
      </w:r>
      <w:r w:rsidR="00133252">
        <w:rPr>
          <w:rFonts w:hint="eastAsia"/>
          <w:lang w:eastAsia="zh-CN"/>
        </w:rPr>
        <w:t xml:space="preserve">UE connected to E-UTRAN cell has already been able to </w:t>
      </w:r>
      <w:r w:rsidR="009A40D8">
        <w:rPr>
          <w:rFonts w:hint="eastAsia"/>
          <w:lang w:eastAsia="zh-CN"/>
        </w:rPr>
        <w:t>report beam related information, such as</w:t>
      </w:r>
      <w:r w:rsidR="00C62D61">
        <w:rPr>
          <w:rFonts w:hint="eastAsia"/>
          <w:lang w:eastAsia="zh-CN"/>
        </w:rPr>
        <w:t xml:space="preserve"> beam level measurement quantities including RSRP and RSRQ,</w:t>
      </w:r>
      <w:r w:rsidR="009A40D8">
        <w:rPr>
          <w:rFonts w:hint="eastAsia"/>
          <w:lang w:eastAsia="zh-CN"/>
        </w:rPr>
        <w:t xml:space="preserve"> to eNB. </w:t>
      </w:r>
      <w:r w:rsidR="00C62D61">
        <w:rPr>
          <w:rFonts w:hint="eastAsia"/>
          <w:lang w:eastAsia="zh-CN"/>
        </w:rPr>
        <w:t>C</w:t>
      </w:r>
      <w:r w:rsidR="00C62D61">
        <w:rPr>
          <w:lang w:eastAsia="zh-CN"/>
        </w:rPr>
        <w:t>o</w:t>
      </w:r>
      <w:r w:rsidR="00C62D61">
        <w:rPr>
          <w:rFonts w:hint="eastAsia"/>
          <w:lang w:eastAsia="zh-CN"/>
        </w:rPr>
        <w:t>nsequently, eNB is able to understand NR beams and use such beam related information to make inter-system handover decisions. To make a step further, w</w:t>
      </w:r>
      <w:r w:rsidR="009A40D8">
        <w:rPr>
          <w:rFonts w:hint="eastAsia"/>
          <w:lang w:eastAsia="zh-CN"/>
        </w:rPr>
        <w:t xml:space="preserve">ith the aid of measurement results obtained from UE and SSB </w:t>
      </w:r>
      <w:r w:rsidR="00C62D61">
        <w:rPr>
          <w:rFonts w:hint="eastAsia"/>
          <w:lang w:eastAsia="zh-CN"/>
        </w:rPr>
        <w:t>metrics reported from gNB, eNB is able to make</w:t>
      </w:r>
      <w:r w:rsidR="009A40D8">
        <w:rPr>
          <w:rFonts w:hint="eastAsia"/>
          <w:lang w:eastAsia="zh-CN"/>
        </w:rPr>
        <w:t xml:space="preserve"> more precise and efficient decisions for inter-system MLB.</w:t>
      </w:r>
    </w:p>
    <w:p w:rsidR="00A65147" w:rsidRDefault="00A65147" w:rsidP="00A65147">
      <w:pPr>
        <w:rPr>
          <w:lang w:eastAsia="zh-CN"/>
        </w:rPr>
      </w:pPr>
      <w:r>
        <w:rPr>
          <w:rFonts w:hint="eastAsia"/>
          <w:lang w:eastAsia="zh-CN"/>
        </w:rPr>
        <w:t>During last several meetings, some company has concerns on adopting sender</w:t>
      </w:r>
      <w:r>
        <w:rPr>
          <w:lang w:eastAsia="zh-CN"/>
        </w:rPr>
        <w:t>’</w:t>
      </w:r>
      <w:r>
        <w:rPr>
          <w:rFonts w:hint="eastAsia"/>
          <w:lang w:eastAsia="zh-CN"/>
        </w:rPr>
        <w:t>s rule and prefers to use LTE encoding. The main concern is that the target needs also to understand the encoding of the source if we follow the sender</w:t>
      </w:r>
      <w:r>
        <w:rPr>
          <w:lang w:eastAsia="zh-CN"/>
        </w:rPr>
        <w:t>’</w:t>
      </w:r>
      <w:r>
        <w:rPr>
          <w:rFonts w:hint="eastAsia"/>
          <w:lang w:eastAsia="zh-CN"/>
        </w:rPr>
        <w:t>s rule; however, in our opinion, following sender</w:t>
      </w:r>
      <w:r>
        <w:rPr>
          <w:lang w:eastAsia="zh-CN"/>
        </w:rPr>
        <w:t>’</w:t>
      </w:r>
      <w:r>
        <w:rPr>
          <w:rFonts w:hint="eastAsia"/>
          <w:lang w:eastAsia="zh-CN"/>
        </w:rPr>
        <w:t xml:space="preserve">s rule does not cause any essential issue, because inter-system load balancing between E-UTRAN and NR is a new functionality introduced in R17, and if we would like to deploy such functionality in the network, we will anyway upgrade our E-UTRAN and NG-RAN nodes to the latest release. As a consequence, the only impact is that target needs to understand the encoding of the source, and it can be implemented as long as source and target are upgraded to the latest release, which is </w:t>
      </w:r>
      <w:r>
        <w:rPr>
          <w:lang w:eastAsia="zh-CN"/>
        </w:rPr>
        <w:t>natural</w:t>
      </w:r>
      <w:r>
        <w:rPr>
          <w:rFonts w:hint="eastAsia"/>
          <w:lang w:eastAsia="zh-CN"/>
        </w:rPr>
        <w:t xml:space="preserve"> when we deploy new functionalities.</w:t>
      </w:r>
    </w:p>
    <w:p w:rsidR="00A65147" w:rsidRPr="00A65147" w:rsidRDefault="00A65147" w:rsidP="00237485">
      <w:pPr>
        <w:rPr>
          <w:b/>
          <w:lang w:eastAsia="zh-CN"/>
        </w:rPr>
      </w:pPr>
      <w:r>
        <w:rPr>
          <w:rFonts w:hint="eastAsia"/>
          <w:b/>
          <w:lang w:eastAsia="zh-CN"/>
        </w:rPr>
        <w:t>Observation 1</w:t>
      </w:r>
      <w:r w:rsidRPr="005E3FF5">
        <w:rPr>
          <w:rFonts w:hint="eastAsia"/>
          <w:b/>
          <w:lang w:eastAsia="zh-CN"/>
        </w:rPr>
        <w:t>: The only impact</w:t>
      </w:r>
      <w:r>
        <w:rPr>
          <w:rFonts w:hint="eastAsia"/>
          <w:b/>
          <w:lang w:eastAsia="zh-CN"/>
        </w:rPr>
        <w:t xml:space="preserve"> to adopt sender</w:t>
      </w:r>
      <w:r>
        <w:rPr>
          <w:b/>
          <w:lang w:eastAsia="zh-CN"/>
        </w:rPr>
        <w:t>’</w:t>
      </w:r>
      <w:r>
        <w:rPr>
          <w:rFonts w:hint="eastAsia"/>
          <w:b/>
          <w:lang w:eastAsia="zh-CN"/>
        </w:rPr>
        <w:t>s rule</w:t>
      </w:r>
      <w:r w:rsidRPr="005E3FF5">
        <w:rPr>
          <w:rFonts w:hint="eastAsia"/>
          <w:b/>
          <w:lang w:eastAsia="zh-CN"/>
        </w:rPr>
        <w:t xml:space="preserve"> is that </w:t>
      </w:r>
      <w:r>
        <w:rPr>
          <w:rFonts w:hint="eastAsia"/>
          <w:b/>
          <w:lang w:eastAsia="zh-CN"/>
        </w:rPr>
        <w:t>eNB</w:t>
      </w:r>
      <w:r w:rsidRPr="005E3FF5">
        <w:rPr>
          <w:rFonts w:hint="eastAsia"/>
          <w:b/>
          <w:lang w:eastAsia="zh-CN"/>
        </w:rPr>
        <w:t xml:space="preserve"> needs to understand the encoding of </w:t>
      </w:r>
      <w:r>
        <w:rPr>
          <w:rFonts w:hint="eastAsia"/>
          <w:b/>
          <w:lang w:eastAsia="zh-CN"/>
        </w:rPr>
        <w:t>gNB</w:t>
      </w:r>
      <w:r w:rsidRPr="005E3FF5">
        <w:rPr>
          <w:rFonts w:hint="eastAsia"/>
          <w:b/>
          <w:lang w:eastAsia="zh-CN"/>
        </w:rPr>
        <w:t xml:space="preserve">, and it can be implemented as long as </w:t>
      </w:r>
      <w:r>
        <w:rPr>
          <w:rFonts w:hint="eastAsia"/>
          <w:b/>
          <w:lang w:eastAsia="zh-CN"/>
        </w:rPr>
        <w:t>both eNB and gNB</w:t>
      </w:r>
      <w:r w:rsidRPr="005E3FF5">
        <w:rPr>
          <w:rFonts w:hint="eastAsia"/>
          <w:b/>
          <w:lang w:eastAsia="zh-CN"/>
        </w:rPr>
        <w:t xml:space="preserve"> are upgraded to the latest release, which is </w:t>
      </w:r>
      <w:r w:rsidRPr="005E3FF5">
        <w:rPr>
          <w:b/>
          <w:lang w:eastAsia="zh-CN"/>
        </w:rPr>
        <w:t>natural</w:t>
      </w:r>
      <w:r w:rsidRPr="005E3FF5">
        <w:rPr>
          <w:rFonts w:hint="eastAsia"/>
          <w:b/>
          <w:lang w:eastAsia="zh-CN"/>
        </w:rPr>
        <w:t xml:space="preserve"> when we deploy new functionalities.</w:t>
      </w:r>
    </w:p>
    <w:p w:rsidR="004948D4" w:rsidRPr="004948D4" w:rsidRDefault="00A65147" w:rsidP="00237485">
      <w:pPr>
        <w:rPr>
          <w:b/>
          <w:lang w:eastAsia="zh-CN"/>
        </w:rPr>
      </w:pPr>
      <w:r>
        <w:rPr>
          <w:rFonts w:hint="eastAsia"/>
          <w:b/>
          <w:lang w:eastAsia="zh-CN"/>
        </w:rPr>
        <w:t>Proposal 2</w:t>
      </w:r>
      <w:r w:rsidR="004948D4" w:rsidRPr="004948D4">
        <w:rPr>
          <w:rFonts w:hint="eastAsia"/>
          <w:b/>
          <w:lang w:eastAsia="zh-CN"/>
        </w:rPr>
        <w:t>: Agree the load metrics for reporting are encoded based on the sender</w:t>
      </w:r>
      <w:r w:rsidR="004948D4" w:rsidRPr="004948D4">
        <w:rPr>
          <w:b/>
          <w:lang w:eastAsia="zh-CN"/>
        </w:rPr>
        <w:t>’</w:t>
      </w:r>
      <w:r w:rsidR="004948D4" w:rsidRPr="004948D4">
        <w:rPr>
          <w:rFonts w:hint="eastAsia"/>
          <w:b/>
          <w:lang w:eastAsia="zh-CN"/>
        </w:rPr>
        <w:t>s rule for inter-system MLB.</w:t>
      </w:r>
    </w:p>
    <w:p w:rsidR="00986575" w:rsidRDefault="00225442" w:rsidP="00237485">
      <w:pPr>
        <w:rPr>
          <w:lang w:eastAsia="zh-CN"/>
        </w:rPr>
      </w:pPr>
      <w:r>
        <w:rPr>
          <w:rFonts w:hint="eastAsia"/>
          <w:lang w:eastAsia="zh-CN"/>
        </w:rPr>
        <w:lastRenderedPageBreak/>
        <w:t xml:space="preserve">The </w:t>
      </w:r>
      <w:r w:rsidR="00A65147">
        <w:rPr>
          <w:rFonts w:hint="eastAsia"/>
          <w:lang w:eastAsia="zh-CN"/>
        </w:rPr>
        <w:t>last open issue</w:t>
      </w:r>
      <w:r w:rsidR="00890AD4">
        <w:rPr>
          <w:rFonts w:hint="eastAsia"/>
          <w:lang w:eastAsia="zh-CN"/>
        </w:rPr>
        <w:t xml:space="preserve"> is</w:t>
      </w:r>
      <w:r w:rsidR="00A65147">
        <w:rPr>
          <w:rFonts w:hint="eastAsia"/>
          <w:lang w:eastAsia="zh-CN"/>
        </w:rPr>
        <w:t xml:space="preserve"> the details of CAC used for the event trigger.</w:t>
      </w:r>
      <w:r w:rsidR="00890AD4">
        <w:rPr>
          <w:rFonts w:hint="eastAsia"/>
          <w:lang w:eastAsia="zh-CN"/>
        </w:rPr>
        <w:t xml:space="preserve"> </w:t>
      </w:r>
      <w:r w:rsidR="00B67E79">
        <w:rPr>
          <w:rFonts w:hint="eastAsia"/>
          <w:lang w:eastAsia="zh-CN"/>
        </w:rPr>
        <w:t>Last meeting we</w:t>
      </w:r>
      <w:r w:rsidR="00B67E79">
        <w:rPr>
          <w:lang w:eastAsia="zh-CN"/>
        </w:rPr>
        <w:t>’</w:t>
      </w:r>
      <w:r w:rsidR="00B67E79">
        <w:rPr>
          <w:rFonts w:hint="eastAsia"/>
          <w:lang w:eastAsia="zh-CN"/>
        </w:rPr>
        <w:t>ve primarily agreed that CAC is used as the triggering metric, but the details has not been discussed.</w:t>
      </w:r>
    </w:p>
    <w:p w:rsidR="00BC2031" w:rsidRDefault="00B67E79" w:rsidP="00237485">
      <w:pPr>
        <w:rPr>
          <w:lang w:eastAsia="zh-CN"/>
        </w:rPr>
      </w:pPr>
      <w:r>
        <w:rPr>
          <w:rFonts w:hint="eastAsia"/>
          <w:lang w:eastAsia="zh-CN"/>
        </w:rPr>
        <w:t>A</w:t>
      </w:r>
      <w:r w:rsidR="00BC2031">
        <w:rPr>
          <w:rFonts w:hint="eastAsia"/>
          <w:lang w:eastAsia="zh-CN"/>
        </w:rPr>
        <w:t>s defined in TS 38.423, CAC load is reported in terms of UL and DL separately, and there are two sub-metrics, namely Cell Class Capacity Value (classifying cell capccity with regards to the other cells) and Capacity Value (indicating available capacity with respect to the whole cell/SSB</w:t>
      </w:r>
      <w:r>
        <w:rPr>
          <w:rFonts w:hint="eastAsia"/>
          <w:lang w:eastAsia="zh-CN"/>
        </w:rPr>
        <w:t xml:space="preserve"> area</w:t>
      </w:r>
      <w:r w:rsidR="00BC2031">
        <w:rPr>
          <w:rFonts w:hint="eastAsia"/>
          <w:lang w:eastAsia="zh-CN"/>
        </w:rPr>
        <w:t>). Apparently, Capacity Value per cell is the most appropriate sub-metric that can be used for threshold setting, but whether to refer to UL or DL Capacity Value per cell should be further discussed.</w:t>
      </w:r>
    </w:p>
    <w:p w:rsidR="00E75C73" w:rsidRDefault="00E75C73" w:rsidP="00237485">
      <w:pPr>
        <w:rPr>
          <w:lang w:eastAsia="zh-CN"/>
        </w:rPr>
      </w:pPr>
      <w:r>
        <w:rPr>
          <w:rFonts w:hint="eastAsia"/>
          <w:b/>
          <w:lang w:eastAsia="zh-CN"/>
        </w:rPr>
        <w:t xml:space="preserve">Proposal </w:t>
      </w:r>
      <w:r w:rsidR="00B67E79">
        <w:rPr>
          <w:rFonts w:hint="eastAsia"/>
          <w:b/>
          <w:lang w:eastAsia="zh-CN"/>
        </w:rPr>
        <w:t>3</w:t>
      </w:r>
      <w:r w:rsidRPr="004948D4">
        <w:rPr>
          <w:rFonts w:hint="eastAsia"/>
          <w:b/>
          <w:lang w:eastAsia="zh-CN"/>
        </w:rPr>
        <w:t>:</w:t>
      </w:r>
      <w:r>
        <w:rPr>
          <w:rFonts w:hint="eastAsia"/>
          <w:b/>
          <w:lang w:eastAsia="zh-CN"/>
        </w:rPr>
        <w:t xml:space="preserve"> Use Capacity Value per cell as the</w:t>
      </w:r>
      <w:r w:rsidR="00B67E79">
        <w:rPr>
          <w:rFonts w:hint="eastAsia"/>
          <w:b/>
          <w:lang w:eastAsia="zh-CN"/>
        </w:rPr>
        <w:t xml:space="preserve"> triggering </w:t>
      </w:r>
      <w:r>
        <w:rPr>
          <w:rFonts w:hint="eastAsia"/>
          <w:b/>
          <w:lang w:eastAsia="zh-CN"/>
        </w:rPr>
        <w:t>metric for event-triggered load reporting. FFS on which one to use, UL, DL or both.</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rsidR="00F548DD" w:rsidRDefault="00F548DD" w:rsidP="00F548DD">
      <w:pPr>
        <w:rPr>
          <w:b/>
          <w:lang w:eastAsia="zh-CN"/>
        </w:rPr>
      </w:pPr>
      <w:r w:rsidRPr="0067066E">
        <w:rPr>
          <w:rFonts w:hint="eastAsia"/>
          <w:b/>
          <w:lang w:eastAsia="zh-CN"/>
        </w:rPr>
        <w:t xml:space="preserve">Proposal </w:t>
      </w:r>
      <w:r>
        <w:rPr>
          <w:rFonts w:hint="eastAsia"/>
          <w:b/>
          <w:lang w:eastAsia="zh-CN"/>
        </w:rPr>
        <w:t>1</w:t>
      </w:r>
      <w:r w:rsidRPr="0067066E">
        <w:rPr>
          <w:rFonts w:hint="eastAsia"/>
          <w:b/>
          <w:lang w:eastAsia="zh-CN"/>
        </w:rPr>
        <w:t xml:space="preserve">: </w:t>
      </w:r>
      <w:r>
        <w:rPr>
          <w:rFonts w:hint="eastAsia"/>
          <w:b/>
          <w:lang w:eastAsia="zh-CN"/>
        </w:rPr>
        <w:t>Agree that PRB usage is introduced as the load reporting metric for inter-system load balancing</w:t>
      </w:r>
      <w:r w:rsidRPr="0067066E">
        <w:rPr>
          <w:rFonts w:hint="eastAsia"/>
          <w:b/>
          <w:lang w:eastAsia="zh-CN"/>
        </w:rPr>
        <w:t>.</w:t>
      </w:r>
    </w:p>
    <w:p w:rsidR="00F548DD" w:rsidRPr="00A65147" w:rsidRDefault="00F548DD" w:rsidP="00F548DD">
      <w:pPr>
        <w:rPr>
          <w:b/>
          <w:lang w:eastAsia="zh-CN"/>
        </w:rPr>
      </w:pPr>
      <w:r>
        <w:rPr>
          <w:rFonts w:hint="eastAsia"/>
          <w:b/>
          <w:lang w:eastAsia="zh-CN"/>
        </w:rPr>
        <w:t>Observation 1</w:t>
      </w:r>
      <w:r w:rsidRPr="005E3FF5">
        <w:rPr>
          <w:rFonts w:hint="eastAsia"/>
          <w:b/>
          <w:lang w:eastAsia="zh-CN"/>
        </w:rPr>
        <w:t>: The only impact</w:t>
      </w:r>
      <w:r>
        <w:rPr>
          <w:rFonts w:hint="eastAsia"/>
          <w:b/>
          <w:lang w:eastAsia="zh-CN"/>
        </w:rPr>
        <w:t xml:space="preserve"> to adopt sender</w:t>
      </w:r>
      <w:r>
        <w:rPr>
          <w:b/>
          <w:lang w:eastAsia="zh-CN"/>
        </w:rPr>
        <w:t>’</w:t>
      </w:r>
      <w:r>
        <w:rPr>
          <w:rFonts w:hint="eastAsia"/>
          <w:b/>
          <w:lang w:eastAsia="zh-CN"/>
        </w:rPr>
        <w:t>s rule</w:t>
      </w:r>
      <w:r w:rsidRPr="005E3FF5">
        <w:rPr>
          <w:rFonts w:hint="eastAsia"/>
          <w:b/>
          <w:lang w:eastAsia="zh-CN"/>
        </w:rPr>
        <w:t xml:space="preserve"> is that </w:t>
      </w:r>
      <w:r>
        <w:rPr>
          <w:rFonts w:hint="eastAsia"/>
          <w:b/>
          <w:lang w:eastAsia="zh-CN"/>
        </w:rPr>
        <w:t>eNB</w:t>
      </w:r>
      <w:r w:rsidRPr="005E3FF5">
        <w:rPr>
          <w:rFonts w:hint="eastAsia"/>
          <w:b/>
          <w:lang w:eastAsia="zh-CN"/>
        </w:rPr>
        <w:t xml:space="preserve"> needs to understand the encoding of </w:t>
      </w:r>
      <w:r>
        <w:rPr>
          <w:rFonts w:hint="eastAsia"/>
          <w:b/>
          <w:lang w:eastAsia="zh-CN"/>
        </w:rPr>
        <w:t>gNB</w:t>
      </w:r>
      <w:r w:rsidRPr="005E3FF5">
        <w:rPr>
          <w:rFonts w:hint="eastAsia"/>
          <w:b/>
          <w:lang w:eastAsia="zh-CN"/>
        </w:rPr>
        <w:t xml:space="preserve">, and it can be implemented as long as </w:t>
      </w:r>
      <w:r>
        <w:rPr>
          <w:rFonts w:hint="eastAsia"/>
          <w:b/>
          <w:lang w:eastAsia="zh-CN"/>
        </w:rPr>
        <w:t>both eNB and gNB</w:t>
      </w:r>
      <w:r w:rsidRPr="005E3FF5">
        <w:rPr>
          <w:rFonts w:hint="eastAsia"/>
          <w:b/>
          <w:lang w:eastAsia="zh-CN"/>
        </w:rPr>
        <w:t xml:space="preserve"> are upgraded to the latest release, which is </w:t>
      </w:r>
      <w:r w:rsidRPr="005E3FF5">
        <w:rPr>
          <w:b/>
          <w:lang w:eastAsia="zh-CN"/>
        </w:rPr>
        <w:t>natural</w:t>
      </w:r>
      <w:r w:rsidRPr="005E3FF5">
        <w:rPr>
          <w:rFonts w:hint="eastAsia"/>
          <w:b/>
          <w:lang w:eastAsia="zh-CN"/>
        </w:rPr>
        <w:t xml:space="preserve"> when we deploy new functionalities.</w:t>
      </w:r>
    </w:p>
    <w:p w:rsidR="00F548DD" w:rsidRPr="004948D4" w:rsidRDefault="00F548DD" w:rsidP="00F548DD">
      <w:pPr>
        <w:rPr>
          <w:b/>
          <w:lang w:eastAsia="zh-CN"/>
        </w:rPr>
      </w:pPr>
      <w:r>
        <w:rPr>
          <w:rFonts w:hint="eastAsia"/>
          <w:b/>
          <w:lang w:eastAsia="zh-CN"/>
        </w:rPr>
        <w:t>Proposal 2</w:t>
      </w:r>
      <w:r w:rsidRPr="004948D4">
        <w:rPr>
          <w:rFonts w:hint="eastAsia"/>
          <w:b/>
          <w:lang w:eastAsia="zh-CN"/>
        </w:rPr>
        <w:t>: Agree the load metrics for reporting are encoded based on the sender</w:t>
      </w:r>
      <w:r w:rsidRPr="004948D4">
        <w:rPr>
          <w:b/>
          <w:lang w:eastAsia="zh-CN"/>
        </w:rPr>
        <w:t>’</w:t>
      </w:r>
      <w:r w:rsidRPr="004948D4">
        <w:rPr>
          <w:rFonts w:hint="eastAsia"/>
          <w:b/>
          <w:lang w:eastAsia="zh-CN"/>
        </w:rPr>
        <w:t>s rule for inter-system MLB.</w:t>
      </w:r>
    </w:p>
    <w:p w:rsidR="005D3559" w:rsidRPr="00F548DD" w:rsidRDefault="00F548DD" w:rsidP="00643E9C">
      <w:pPr>
        <w:rPr>
          <w:lang w:eastAsia="zh-CN"/>
        </w:rPr>
      </w:pPr>
      <w:r>
        <w:rPr>
          <w:rFonts w:hint="eastAsia"/>
          <w:b/>
          <w:lang w:eastAsia="zh-CN"/>
        </w:rPr>
        <w:t>Proposal 3</w:t>
      </w:r>
      <w:r w:rsidRPr="004948D4">
        <w:rPr>
          <w:rFonts w:hint="eastAsia"/>
          <w:b/>
          <w:lang w:eastAsia="zh-CN"/>
        </w:rPr>
        <w:t>:</w:t>
      </w:r>
      <w:r>
        <w:rPr>
          <w:rFonts w:hint="eastAsia"/>
          <w:b/>
          <w:lang w:eastAsia="zh-CN"/>
        </w:rPr>
        <w:t xml:space="preserve"> Use Capacity Value per cell as the triggering metric for event-triggered load reporting. FFS on which one to use, UL, DL or both.</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TS38.300 v16.</w:t>
      </w:r>
      <w:r w:rsidR="0040084C">
        <w:rPr>
          <w:rFonts w:hint="eastAsia"/>
          <w:lang w:eastAsia="zh-CN"/>
        </w:rPr>
        <w:t>3</w:t>
      </w:r>
      <w:r>
        <w:rPr>
          <w:rFonts w:hint="eastAsia"/>
          <w:lang w:eastAsia="zh-CN"/>
        </w:rPr>
        <w:t>.0</w:t>
      </w:r>
    </w:p>
    <w:p w:rsidR="00674704" w:rsidRDefault="00674704" w:rsidP="002A7C31">
      <w:pPr>
        <w:numPr>
          <w:ilvl w:val="0"/>
          <w:numId w:val="4"/>
        </w:numPr>
        <w:overflowPunct w:val="0"/>
        <w:autoSpaceDE w:val="0"/>
        <w:autoSpaceDN w:val="0"/>
        <w:adjustRightInd w:val="0"/>
        <w:textAlignment w:val="baseline"/>
      </w:pPr>
      <w:r>
        <w:rPr>
          <w:rFonts w:hint="eastAsia"/>
          <w:lang w:eastAsia="zh-CN"/>
        </w:rPr>
        <w:t>TS36.300 v16.</w:t>
      </w:r>
      <w:r w:rsidR="0040084C">
        <w:rPr>
          <w:rFonts w:hint="eastAsia"/>
          <w:lang w:eastAsia="zh-CN"/>
        </w:rPr>
        <w:t>3</w:t>
      </w:r>
      <w:r>
        <w:rPr>
          <w:rFonts w:hint="eastAsia"/>
          <w:lang w:eastAsia="zh-CN"/>
        </w:rPr>
        <w:t>.0</w:t>
      </w:r>
    </w:p>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189" w:rsidRDefault="009A5189">
      <w:r>
        <w:separator/>
      </w:r>
    </w:p>
  </w:endnote>
  <w:endnote w:type="continuationSeparator" w:id="0">
    <w:p w:rsidR="009A5189" w:rsidRDefault="009A51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189" w:rsidRDefault="009A5189">
      <w:r>
        <w:separator/>
      </w:r>
    </w:p>
  </w:footnote>
  <w:footnote w:type="continuationSeparator" w:id="0">
    <w:p w:rsidR="009A5189" w:rsidRDefault="009A51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B7BCF"/>
    <w:rsid w:val="0001498E"/>
    <w:rsid w:val="0002117F"/>
    <w:rsid w:val="000302C1"/>
    <w:rsid w:val="00033397"/>
    <w:rsid w:val="00035677"/>
    <w:rsid w:val="000365C3"/>
    <w:rsid w:val="00040095"/>
    <w:rsid w:val="00042575"/>
    <w:rsid w:val="0006135D"/>
    <w:rsid w:val="00077C88"/>
    <w:rsid w:val="00080512"/>
    <w:rsid w:val="0008088B"/>
    <w:rsid w:val="000828F7"/>
    <w:rsid w:val="00090468"/>
    <w:rsid w:val="00093977"/>
    <w:rsid w:val="00093C96"/>
    <w:rsid w:val="00094592"/>
    <w:rsid w:val="00096258"/>
    <w:rsid w:val="000B4D19"/>
    <w:rsid w:val="000B7BCF"/>
    <w:rsid w:val="000C522B"/>
    <w:rsid w:val="000C57AE"/>
    <w:rsid w:val="000C67C1"/>
    <w:rsid w:val="000D58AB"/>
    <w:rsid w:val="00102DAD"/>
    <w:rsid w:val="00120844"/>
    <w:rsid w:val="001241A8"/>
    <w:rsid w:val="0013274C"/>
    <w:rsid w:val="00133252"/>
    <w:rsid w:val="00145075"/>
    <w:rsid w:val="00146C70"/>
    <w:rsid w:val="001472D6"/>
    <w:rsid w:val="001568A4"/>
    <w:rsid w:val="00160AF6"/>
    <w:rsid w:val="001619CF"/>
    <w:rsid w:val="001741A0"/>
    <w:rsid w:val="00174FB8"/>
    <w:rsid w:val="001833C6"/>
    <w:rsid w:val="00185F5E"/>
    <w:rsid w:val="00190D50"/>
    <w:rsid w:val="001938F3"/>
    <w:rsid w:val="00193B71"/>
    <w:rsid w:val="00194CD0"/>
    <w:rsid w:val="0019793F"/>
    <w:rsid w:val="001A6D8E"/>
    <w:rsid w:val="001B49C9"/>
    <w:rsid w:val="001B4F49"/>
    <w:rsid w:val="001C28B2"/>
    <w:rsid w:val="001C5DA4"/>
    <w:rsid w:val="001D3C37"/>
    <w:rsid w:val="001D4FB0"/>
    <w:rsid w:val="001D53DE"/>
    <w:rsid w:val="001E284D"/>
    <w:rsid w:val="001F168B"/>
    <w:rsid w:val="001F5C44"/>
    <w:rsid w:val="001F7831"/>
    <w:rsid w:val="0020111A"/>
    <w:rsid w:val="002029A9"/>
    <w:rsid w:val="00204045"/>
    <w:rsid w:val="00207B9E"/>
    <w:rsid w:val="00211A7D"/>
    <w:rsid w:val="00215C7D"/>
    <w:rsid w:val="00216FA7"/>
    <w:rsid w:val="00217FC0"/>
    <w:rsid w:val="00225442"/>
    <w:rsid w:val="0022606D"/>
    <w:rsid w:val="00233C75"/>
    <w:rsid w:val="00237485"/>
    <w:rsid w:val="00241931"/>
    <w:rsid w:val="00244F46"/>
    <w:rsid w:val="00251F10"/>
    <w:rsid w:val="002542EF"/>
    <w:rsid w:val="002606BF"/>
    <w:rsid w:val="00262113"/>
    <w:rsid w:val="0026430E"/>
    <w:rsid w:val="0026448F"/>
    <w:rsid w:val="002747EC"/>
    <w:rsid w:val="002855BF"/>
    <w:rsid w:val="00296B72"/>
    <w:rsid w:val="002A156E"/>
    <w:rsid w:val="002A7C31"/>
    <w:rsid w:val="002B020A"/>
    <w:rsid w:val="002B2185"/>
    <w:rsid w:val="002C197A"/>
    <w:rsid w:val="002E1D57"/>
    <w:rsid w:val="002E3CCA"/>
    <w:rsid w:val="002E61FD"/>
    <w:rsid w:val="002F0D22"/>
    <w:rsid w:val="00304244"/>
    <w:rsid w:val="00306E1E"/>
    <w:rsid w:val="00313562"/>
    <w:rsid w:val="0031467C"/>
    <w:rsid w:val="003172DC"/>
    <w:rsid w:val="00320E41"/>
    <w:rsid w:val="00323039"/>
    <w:rsid w:val="00323F80"/>
    <w:rsid w:val="00324C92"/>
    <w:rsid w:val="00326069"/>
    <w:rsid w:val="003338C3"/>
    <w:rsid w:val="003366F8"/>
    <w:rsid w:val="00340293"/>
    <w:rsid w:val="003417CA"/>
    <w:rsid w:val="0035462D"/>
    <w:rsid w:val="003577E7"/>
    <w:rsid w:val="003718CE"/>
    <w:rsid w:val="00374A38"/>
    <w:rsid w:val="0038079F"/>
    <w:rsid w:val="00380A4A"/>
    <w:rsid w:val="00382AC9"/>
    <w:rsid w:val="003860EA"/>
    <w:rsid w:val="003954C6"/>
    <w:rsid w:val="003A415E"/>
    <w:rsid w:val="003A6810"/>
    <w:rsid w:val="003B40AD"/>
    <w:rsid w:val="003C4E37"/>
    <w:rsid w:val="003D7042"/>
    <w:rsid w:val="003D78F4"/>
    <w:rsid w:val="003E16BE"/>
    <w:rsid w:val="003E1F2D"/>
    <w:rsid w:val="003E4A6A"/>
    <w:rsid w:val="003F037E"/>
    <w:rsid w:val="003F436D"/>
    <w:rsid w:val="0040084C"/>
    <w:rsid w:val="00401855"/>
    <w:rsid w:val="004032C7"/>
    <w:rsid w:val="00405800"/>
    <w:rsid w:val="00411778"/>
    <w:rsid w:val="00412662"/>
    <w:rsid w:val="004174BD"/>
    <w:rsid w:val="00456600"/>
    <w:rsid w:val="00460045"/>
    <w:rsid w:val="00465D71"/>
    <w:rsid w:val="004660A0"/>
    <w:rsid w:val="00477455"/>
    <w:rsid w:val="004807E3"/>
    <w:rsid w:val="0048130D"/>
    <w:rsid w:val="00484191"/>
    <w:rsid w:val="0048599A"/>
    <w:rsid w:val="004948D4"/>
    <w:rsid w:val="004A0319"/>
    <w:rsid w:val="004A7FF3"/>
    <w:rsid w:val="004B2CFC"/>
    <w:rsid w:val="004B37FD"/>
    <w:rsid w:val="004B5C98"/>
    <w:rsid w:val="004C0463"/>
    <w:rsid w:val="004D3578"/>
    <w:rsid w:val="004D380D"/>
    <w:rsid w:val="004D676E"/>
    <w:rsid w:val="004E213A"/>
    <w:rsid w:val="004E34C9"/>
    <w:rsid w:val="004F0564"/>
    <w:rsid w:val="004F36E0"/>
    <w:rsid w:val="00500130"/>
    <w:rsid w:val="00501A43"/>
    <w:rsid w:val="00503171"/>
    <w:rsid w:val="00506C28"/>
    <w:rsid w:val="0051770A"/>
    <w:rsid w:val="00523546"/>
    <w:rsid w:val="00534DA0"/>
    <w:rsid w:val="00543E6C"/>
    <w:rsid w:val="00550ACC"/>
    <w:rsid w:val="00551ED6"/>
    <w:rsid w:val="005615E2"/>
    <w:rsid w:val="005639FA"/>
    <w:rsid w:val="0056469D"/>
    <w:rsid w:val="0056480F"/>
    <w:rsid w:val="00565087"/>
    <w:rsid w:val="0056573F"/>
    <w:rsid w:val="0057085C"/>
    <w:rsid w:val="00570D28"/>
    <w:rsid w:val="00573B7D"/>
    <w:rsid w:val="00575B0C"/>
    <w:rsid w:val="0057656C"/>
    <w:rsid w:val="0057786D"/>
    <w:rsid w:val="00580A44"/>
    <w:rsid w:val="00584C97"/>
    <w:rsid w:val="005900CE"/>
    <w:rsid w:val="005920E6"/>
    <w:rsid w:val="00593B6E"/>
    <w:rsid w:val="00594252"/>
    <w:rsid w:val="00597657"/>
    <w:rsid w:val="005A3C46"/>
    <w:rsid w:val="005A60DF"/>
    <w:rsid w:val="005B013F"/>
    <w:rsid w:val="005B4167"/>
    <w:rsid w:val="005C528A"/>
    <w:rsid w:val="005D3559"/>
    <w:rsid w:val="005D5447"/>
    <w:rsid w:val="005E1A07"/>
    <w:rsid w:val="005E3FF5"/>
    <w:rsid w:val="005F2EDF"/>
    <w:rsid w:val="00602641"/>
    <w:rsid w:val="00611566"/>
    <w:rsid w:val="00617E89"/>
    <w:rsid w:val="00622547"/>
    <w:rsid w:val="00622EF6"/>
    <w:rsid w:val="00626B25"/>
    <w:rsid w:val="0063702E"/>
    <w:rsid w:val="00643DD8"/>
    <w:rsid w:val="00643E9C"/>
    <w:rsid w:val="0064411C"/>
    <w:rsid w:val="00646D99"/>
    <w:rsid w:val="00650084"/>
    <w:rsid w:val="00653F3C"/>
    <w:rsid w:val="00656910"/>
    <w:rsid w:val="00656D9C"/>
    <w:rsid w:val="006608CA"/>
    <w:rsid w:val="00666483"/>
    <w:rsid w:val="0067066E"/>
    <w:rsid w:val="00671516"/>
    <w:rsid w:val="00674704"/>
    <w:rsid w:val="0068064C"/>
    <w:rsid w:val="00680C10"/>
    <w:rsid w:val="00680E82"/>
    <w:rsid w:val="006856CF"/>
    <w:rsid w:val="00685931"/>
    <w:rsid w:val="006A107E"/>
    <w:rsid w:val="006A175E"/>
    <w:rsid w:val="006B3985"/>
    <w:rsid w:val="006C66D8"/>
    <w:rsid w:val="006D1E24"/>
    <w:rsid w:val="006D336B"/>
    <w:rsid w:val="006E08C3"/>
    <w:rsid w:val="006E1417"/>
    <w:rsid w:val="006F6A2C"/>
    <w:rsid w:val="007002E2"/>
    <w:rsid w:val="00710201"/>
    <w:rsid w:val="0071267C"/>
    <w:rsid w:val="00717A1C"/>
    <w:rsid w:val="00722476"/>
    <w:rsid w:val="0072617E"/>
    <w:rsid w:val="0072762F"/>
    <w:rsid w:val="00730627"/>
    <w:rsid w:val="00734A5B"/>
    <w:rsid w:val="00735E81"/>
    <w:rsid w:val="00743ADA"/>
    <w:rsid w:val="00744E76"/>
    <w:rsid w:val="007460EF"/>
    <w:rsid w:val="00746B38"/>
    <w:rsid w:val="00757D40"/>
    <w:rsid w:val="00781F0F"/>
    <w:rsid w:val="007846F6"/>
    <w:rsid w:val="0078727C"/>
    <w:rsid w:val="0079049D"/>
    <w:rsid w:val="00792DBB"/>
    <w:rsid w:val="00797EC8"/>
    <w:rsid w:val="007A72E5"/>
    <w:rsid w:val="007B18D8"/>
    <w:rsid w:val="007B3472"/>
    <w:rsid w:val="007B7D44"/>
    <w:rsid w:val="007C095F"/>
    <w:rsid w:val="007C4435"/>
    <w:rsid w:val="007E42C6"/>
    <w:rsid w:val="007E7800"/>
    <w:rsid w:val="007F04A1"/>
    <w:rsid w:val="007F1EE8"/>
    <w:rsid w:val="007F3526"/>
    <w:rsid w:val="007F6BED"/>
    <w:rsid w:val="008028A4"/>
    <w:rsid w:val="00812B0C"/>
    <w:rsid w:val="00813245"/>
    <w:rsid w:val="008265B1"/>
    <w:rsid w:val="00831976"/>
    <w:rsid w:val="00846641"/>
    <w:rsid w:val="008549B6"/>
    <w:rsid w:val="00864283"/>
    <w:rsid w:val="008709FB"/>
    <w:rsid w:val="008768CA"/>
    <w:rsid w:val="00877EF9"/>
    <w:rsid w:val="00880559"/>
    <w:rsid w:val="00890AD4"/>
    <w:rsid w:val="00894911"/>
    <w:rsid w:val="008A203C"/>
    <w:rsid w:val="008A2D12"/>
    <w:rsid w:val="008B2F0C"/>
    <w:rsid w:val="008B5306"/>
    <w:rsid w:val="008B5DB0"/>
    <w:rsid w:val="008C28B1"/>
    <w:rsid w:val="008C35C7"/>
    <w:rsid w:val="008C42B8"/>
    <w:rsid w:val="008C509D"/>
    <w:rsid w:val="008D59EB"/>
    <w:rsid w:val="008E3E5F"/>
    <w:rsid w:val="008E5937"/>
    <w:rsid w:val="008E79A1"/>
    <w:rsid w:val="008F6C6B"/>
    <w:rsid w:val="0090187C"/>
    <w:rsid w:val="0090271F"/>
    <w:rsid w:val="00902DB9"/>
    <w:rsid w:val="0090360A"/>
    <w:rsid w:val="0090466A"/>
    <w:rsid w:val="00914403"/>
    <w:rsid w:val="009215C5"/>
    <w:rsid w:val="00936071"/>
    <w:rsid w:val="00940212"/>
    <w:rsid w:val="00942E6A"/>
    <w:rsid w:val="00942EC2"/>
    <w:rsid w:val="0094798C"/>
    <w:rsid w:val="0095382B"/>
    <w:rsid w:val="00955470"/>
    <w:rsid w:val="00961B32"/>
    <w:rsid w:val="00965605"/>
    <w:rsid w:val="009656AD"/>
    <w:rsid w:val="00965923"/>
    <w:rsid w:val="00970DB3"/>
    <w:rsid w:val="00972A04"/>
    <w:rsid w:val="00974BB0"/>
    <w:rsid w:val="00984778"/>
    <w:rsid w:val="00986575"/>
    <w:rsid w:val="009871BA"/>
    <w:rsid w:val="00995433"/>
    <w:rsid w:val="00997378"/>
    <w:rsid w:val="009A0AF3"/>
    <w:rsid w:val="009A0E3D"/>
    <w:rsid w:val="009A1E95"/>
    <w:rsid w:val="009A40D8"/>
    <w:rsid w:val="009A5189"/>
    <w:rsid w:val="009B028B"/>
    <w:rsid w:val="009B05FC"/>
    <w:rsid w:val="009B07CD"/>
    <w:rsid w:val="009B16DE"/>
    <w:rsid w:val="009B197F"/>
    <w:rsid w:val="009C19E9"/>
    <w:rsid w:val="009C21AE"/>
    <w:rsid w:val="009C3192"/>
    <w:rsid w:val="009D2DA6"/>
    <w:rsid w:val="009D464E"/>
    <w:rsid w:val="009F3B87"/>
    <w:rsid w:val="00A10F02"/>
    <w:rsid w:val="00A13034"/>
    <w:rsid w:val="00A15E20"/>
    <w:rsid w:val="00A204CA"/>
    <w:rsid w:val="00A22CC5"/>
    <w:rsid w:val="00A242F5"/>
    <w:rsid w:val="00A44AA1"/>
    <w:rsid w:val="00A53724"/>
    <w:rsid w:val="00A53D3E"/>
    <w:rsid w:val="00A60BEE"/>
    <w:rsid w:val="00A65147"/>
    <w:rsid w:val="00A82346"/>
    <w:rsid w:val="00A85801"/>
    <w:rsid w:val="00A9671C"/>
    <w:rsid w:val="00AA1553"/>
    <w:rsid w:val="00AA3047"/>
    <w:rsid w:val="00AB070A"/>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5390E"/>
    <w:rsid w:val="00B67E79"/>
    <w:rsid w:val="00B72E1A"/>
    <w:rsid w:val="00B74842"/>
    <w:rsid w:val="00B75901"/>
    <w:rsid w:val="00BA0DC0"/>
    <w:rsid w:val="00BA398F"/>
    <w:rsid w:val="00BA6D6A"/>
    <w:rsid w:val="00BA7C4F"/>
    <w:rsid w:val="00BA7FDD"/>
    <w:rsid w:val="00BB1E30"/>
    <w:rsid w:val="00BB7FCA"/>
    <w:rsid w:val="00BC2031"/>
    <w:rsid w:val="00BD5535"/>
    <w:rsid w:val="00BD67B1"/>
    <w:rsid w:val="00BE6CB3"/>
    <w:rsid w:val="00C07B22"/>
    <w:rsid w:val="00C12B51"/>
    <w:rsid w:val="00C178DB"/>
    <w:rsid w:val="00C24650"/>
    <w:rsid w:val="00C25AAF"/>
    <w:rsid w:val="00C25F4E"/>
    <w:rsid w:val="00C27B36"/>
    <w:rsid w:val="00C33079"/>
    <w:rsid w:val="00C330DF"/>
    <w:rsid w:val="00C47D2D"/>
    <w:rsid w:val="00C50A9A"/>
    <w:rsid w:val="00C556FB"/>
    <w:rsid w:val="00C55DE9"/>
    <w:rsid w:val="00C62547"/>
    <w:rsid w:val="00C62D61"/>
    <w:rsid w:val="00C6360C"/>
    <w:rsid w:val="00C6448B"/>
    <w:rsid w:val="00C746FD"/>
    <w:rsid w:val="00C768BB"/>
    <w:rsid w:val="00C76CE2"/>
    <w:rsid w:val="00C83A13"/>
    <w:rsid w:val="00C86833"/>
    <w:rsid w:val="00C9068C"/>
    <w:rsid w:val="00C92967"/>
    <w:rsid w:val="00C9495D"/>
    <w:rsid w:val="00C97DD9"/>
    <w:rsid w:val="00CA0C6F"/>
    <w:rsid w:val="00CA3D0C"/>
    <w:rsid w:val="00CA654B"/>
    <w:rsid w:val="00CA7260"/>
    <w:rsid w:val="00CB474B"/>
    <w:rsid w:val="00CD0243"/>
    <w:rsid w:val="00CD3D99"/>
    <w:rsid w:val="00CD40DC"/>
    <w:rsid w:val="00CD4C7B"/>
    <w:rsid w:val="00CD6435"/>
    <w:rsid w:val="00CE1251"/>
    <w:rsid w:val="00CE3213"/>
    <w:rsid w:val="00CE56D2"/>
    <w:rsid w:val="00CE69C3"/>
    <w:rsid w:val="00D03880"/>
    <w:rsid w:val="00D0563E"/>
    <w:rsid w:val="00D11A22"/>
    <w:rsid w:val="00D20989"/>
    <w:rsid w:val="00D22044"/>
    <w:rsid w:val="00D24277"/>
    <w:rsid w:val="00D3258F"/>
    <w:rsid w:val="00D34B1E"/>
    <w:rsid w:val="00D402F5"/>
    <w:rsid w:val="00D43109"/>
    <w:rsid w:val="00D44C82"/>
    <w:rsid w:val="00D50A3E"/>
    <w:rsid w:val="00D63CC1"/>
    <w:rsid w:val="00D679C7"/>
    <w:rsid w:val="00D71E06"/>
    <w:rsid w:val="00D738D6"/>
    <w:rsid w:val="00D74413"/>
    <w:rsid w:val="00D80795"/>
    <w:rsid w:val="00D80C75"/>
    <w:rsid w:val="00D80FF6"/>
    <w:rsid w:val="00D8542C"/>
    <w:rsid w:val="00D85FEB"/>
    <w:rsid w:val="00D86C95"/>
    <w:rsid w:val="00D87E00"/>
    <w:rsid w:val="00D90DF5"/>
    <w:rsid w:val="00D9134D"/>
    <w:rsid w:val="00D95AF8"/>
    <w:rsid w:val="00D96D11"/>
    <w:rsid w:val="00DA5616"/>
    <w:rsid w:val="00DA7A03"/>
    <w:rsid w:val="00DB1818"/>
    <w:rsid w:val="00DB182D"/>
    <w:rsid w:val="00DC309B"/>
    <w:rsid w:val="00DC4DA2"/>
    <w:rsid w:val="00DC5F65"/>
    <w:rsid w:val="00DE0D91"/>
    <w:rsid w:val="00DE17D1"/>
    <w:rsid w:val="00DF0FBA"/>
    <w:rsid w:val="00E062E3"/>
    <w:rsid w:val="00E17629"/>
    <w:rsid w:val="00E36407"/>
    <w:rsid w:val="00E4443F"/>
    <w:rsid w:val="00E61B39"/>
    <w:rsid w:val="00E62835"/>
    <w:rsid w:val="00E629BB"/>
    <w:rsid w:val="00E6390C"/>
    <w:rsid w:val="00E64523"/>
    <w:rsid w:val="00E75C73"/>
    <w:rsid w:val="00E77645"/>
    <w:rsid w:val="00E83697"/>
    <w:rsid w:val="00E83B14"/>
    <w:rsid w:val="00E971C2"/>
    <w:rsid w:val="00EA11B4"/>
    <w:rsid w:val="00EC198A"/>
    <w:rsid w:val="00EC4A25"/>
    <w:rsid w:val="00ED645E"/>
    <w:rsid w:val="00ED7BA2"/>
    <w:rsid w:val="00EE217F"/>
    <w:rsid w:val="00EE44AD"/>
    <w:rsid w:val="00EF2EFA"/>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8DD"/>
    <w:rsid w:val="00F54A3D"/>
    <w:rsid w:val="00F54F7D"/>
    <w:rsid w:val="00F60B3F"/>
    <w:rsid w:val="00F653B8"/>
    <w:rsid w:val="00F71B89"/>
    <w:rsid w:val="00F7353C"/>
    <w:rsid w:val="00F76F8F"/>
    <w:rsid w:val="00F80C4B"/>
    <w:rsid w:val="00FA1266"/>
    <w:rsid w:val="00FA3FAA"/>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25148824">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514</TotalTime>
  <Pages>3</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75</cp:revision>
  <dcterms:created xsi:type="dcterms:W3CDTF">2020-08-06T09:11:00Z</dcterms:created>
  <dcterms:modified xsi:type="dcterms:W3CDTF">2021-08-06T06:33:00Z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